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1D3" w:rsidRDefault="00E341D3" w:rsidP="00292756">
      <w:pPr>
        <w:pStyle w:val="Default"/>
        <w:rPr>
          <w:rFonts w:ascii="Comic Sans MS" w:hAnsi="Comic Sans MS"/>
          <w:i/>
          <w:sz w:val="28"/>
          <w:szCs w:val="28"/>
        </w:rPr>
      </w:pPr>
      <w:r w:rsidRPr="006026A4">
        <w:rPr>
          <w:rFonts w:ascii="Comic Sans MS" w:hAnsi="Comic Sans MS"/>
          <w:i/>
          <w:sz w:val="28"/>
          <w:szCs w:val="28"/>
        </w:rPr>
        <w:t xml:space="preserve">TURGUTALP İLKÖĞRETİM OKULU </w:t>
      </w:r>
    </w:p>
    <w:p w:rsidR="00E341D3" w:rsidRDefault="00E341D3" w:rsidP="00292756">
      <w:pPr>
        <w:pStyle w:val="Default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3.SINIFLAR  KESİRLER</w:t>
      </w:r>
    </w:p>
    <w:p w:rsidR="00E341D3" w:rsidRDefault="00E341D3" w:rsidP="007E39AE">
      <w:pPr>
        <w:pStyle w:val="ListParagraph"/>
        <w:numPr>
          <w:ilvl w:val="0"/>
          <w:numId w:val="1"/>
        </w:numPr>
        <w:rPr>
          <w:b/>
          <w:bCs/>
          <w:i/>
          <w:sz w:val="36"/>
          <w:szCs w:val="36"/>
        </w:rPr>
      </w:pPr>
      <w:r>
        <w:rPr>
          <w:b/>
          <w:bCs/>
          <w:i/>
          <w:sz w:val="36"/>
          <w:szCs w:val="36"/>
        </w:rPr>
        <w:t xml:space="preserve"> </w:t>
      </w:r>
      <w:r w:rsidRPr="007E39AE">
        <w:rPr>
          <w:b/>
          <w:bCs/>
          <w:i/>
          <w:sz w:val="36"/>
          <w:szCs w:val="36"/>
        </w:rPr>
        <w:t>Kütüphanemizde 3 düzine kitabın 1/ 3’ü  öykü kitabıdır. Kütüphanemizde kaç öykü kitabı vardır?</w:t>
      </w:r>
    </w:p>
    <w:p w:rsidR="00E341D3" w:rsidRDefault="00E341D3" w:rsidP="007E39AE">
      <w:pPr>
        <w:rPr>
          <w:b/>
          <w:bCs/>
          <w:i/>
          <w:sz w:val="36"/>
          <w:szCs w:val="36"/>
        </w:rPr>
      </w:pPr>
    </w:p>
    <w:p w:rsidR="00E341D3" w:rsidRDefault="00E341D3" w:rsidP="007E39AE">
      <w:pPr>
        <w:pStyle w:val="ListParagraph"/>
        <w:numPr>
          <w:ilvl w:val="0"/>
          <w:numId w:val="1"/>
        </w:numPr>
        <w:rPr>
          <w:b/>
          <w:i/>
          <w:sz w:val="40"/>
          <w:szCs w:val="40"/>
        </w:rPr>
      </w:pPr>
      <w:r w:rsidRPr="007E39AE">
        <w:rPr>
          <w:b/>
          <w:i/>
          <w:sz w:val="40"/>
          <w:szCs w:val="40"/>
        </w:rPr>
        <w:t>155 sayfalık hikayenin 1/5’ ini dün, 36 sayfasını bugün okudum. Okuyacağım kaç sayfa kaldı?</w:t>
      </w:r>
    </w:p>
    <w:p w:rsidR="00E341D3" w:rsidRPr="00861874" w:rsidRDefault="00E341D3" w:rsidP="00861874">
      <w:pPr>
        <w:pStyle w:val="ListParagraph"/>
        <w:rPr>
          <w:b/>
          <w:i/>
          <w:sz w:val="40"/>
          <w:szCs w:val="40"/>
        </w:rPr>
      </w:pPr>
    </w:p>
    <w:p w:rsidR="00E341D3" w:rsidRDefault="00E341D3" w:rsidP="00861874">
      <w:pPr>
        <w:pStyle w:val="ListParagraph"/>
        <w:numPr>
          <w:ilvl w:val="0"/>
          <w:numId w:val="1"/>
        </w:numPr>
        <w:rPr>
          <w:b/>
          <w:i/>
          <w:sz w:val="40"/>
          <w:szCs w:val="40"/>
        </w:rPr>
      </w:pPr>
      <w:r w:rsidRPr="00861874">
        <w:rPr>
          <w:b/>
          <w:i/>
          <w:sz w:val="40"/>
          <w:szCs w:val="40"/>
        </w:rPr>
        <w:t>Günde ½ ekmek yiyen Yeşim, iki haftada kaç ekmek yer?</w:t>
      </w:r>
    </w:p>
    <w:p w:rsidR="00E341D3" w:rsidRPr="00D676FD" w:rsidRDefault="00E341D3" w:rsidP="00D676FD">
      <w:pPr>
        <w:pStyle w:val="ListParagraph"/>
        <w:rPr>
          <w:b/>
          <w:i/>
          <w:sz w:val="40"/>
          <w:szCs w:val="40"/>
        </w:rPr>
      </w:pPr>
    </w:p>
    <w:p w:rsidR="00E341D3" w:rsidRPr="00861874" w:rsidRDefault="00E341D3" w:rsidP="00D676FD">
      <w:pPr>
        <w:pStyle w:val="ListParagraph"/>
        <w:ind w:left="360"/>
        <w:rPr>
          <w:b/>
          <w:i/>
          <w:sz w:val="40"/>
          <w:szCs w:val="40"/>
        </w:rPr>
      </w:pPr>
    </w:p>
    <w:p w:rsidR="00E341D3" w:rsidRDefault="00E341D3" w:rsidP="00D676FD">
      <w:pPr>
        <w:pStyle w:val="ListParagraph"/>
        <w:numPr>
          <w:ilvl w:val="0"/>
          <w:numId w:val="1"/>
        </w:numPr>
        <w:rPr>
          <w:b/>
          <w:sz w:val="40"/>
          <w:szCs w:val="40"/>
        </w:rPr>
      </w:pPr>
      <w:r w:rsidRPr="00D676FD">
        <w:rPr>
          <w:b/>
          <w:sz w:val="40"/>
          <w:szCs w:val="40"/>
        </w:rPr>
        <w:t>Ali ’</w:t>
      </w:r>
      <w:r>
        <w:rPr>
          <w:b/>
          <w:sz w:val="40"/>
          <w:szCs w:val="40"/>
        </w:rPr>
        <w:t>n</w:t>
      </w:r>
      <w:r w:rsidRPr="00D676FD">
        <w:rPr>
          <w:b/>
          <w:sz w:val="40"/>
          <w:szCs w:val="40"/>
        </w:rPr>
        <w:t xml:space="preserve">in 64 cevizi vardı.  </w:t>
      </w:r>
      <w:r>
        <w:rPr>
          <w:b/>
          <w:position w:val="-24"/>
          <w:sz w:val="40"/>
          <w:szCs w:val="40"/>
        </w:rPr>
        <w:t xml:space="preserve">    2/8 </w:t>
      </w:r>
      <w:r>
        <w:rPr>
          <w:b/>
          <w:sz w:val="40"/>
          <w:szCs w:val="40"/>
        </w:rPr>
        <w:t>si</w:t>
      </w:r>
      <w:r w:rsidRPr="00D676FD">
        <w:rPr>
          <w:b/>
          <w:sz w:val="40"/>
          <w:szCs w:val="40"/>
        </w:rPr>
        <w:t>ni ağabeyine verdi. Ali  ağabeyine kaç ceviz vermiştir?</w:t>
      </w:r>
    </w:p>
    <w:p w:rsidR="00E341D3" w:rsidRPr="00D676FD" w:rsidRDefault="00E341D3" w:rsidP="000A3FD5">
      <w:pPr>
        <w:pStyle w:val="ListParagraph"/>
        <w:ind w:left="360"/>
        <w:rPr>
          <w:b/>
          <w:sz w:val="40"/>
          <w:szCs w:val="40"/>
        </w:rPr>
      </w:pPr>
    </w:p>
    <w:p w:rsidR="00E341D3" w:rsidRDefault="00E341D3" w:rsidP="000A3FD5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 21 kalemin    2/7</w:t>
      </w:r>
      <w:r w:rsidRPr="000A3FD5">
        <w:rPr>
          <w:sz w:val="40"/>
          <w:szCs w:val="40"/>
        </w:rPr>
        <w:t xml:space="preserve">   ‘ </w:t>
      </w:r>
      <w:r>
        <w:rPr>
          <w:sz w:val="40"/>
          <w:szCs w:val="40"/>
        </w:rPr>
        <w:t>s</w:t>
      </w:r>
      <w:r w:rsidRPr="000A3FD5">
        <w:rPr>
          <w:sz w:val="40"/>
          <w:szCs w:val="40"/>
        </w:rPr>
        <w:t>i kaç kalem ol</w:t>
      </w:r>
      <w:r>
        <w:rPr>
          <w:sz w:val="40"/>
          <w:szCs w:val="40"/>
        </w:rPr>
        <w:t>duğunu bulunuz?</w:t>
      </w:r>
    </w:p>
    <w:p w:rsidR="00E341D3" w:rsidRPr="000A3FD5" w:rsidRDefault="00E341D3" w:rsidP="000A3FD5">
      <w:pPr>
        <w:pStyle w:val="ListParagraph"/>
        <w:rPr>
          <w:sz w:val="40"/>
          <w:szCs w:val="40"/>
        </w:rPr>
      </w:pPr>
    </w:p>
    <w:p w:rsidR="00E341D3" w:rsidRPr="000A3FD5" w:rsidRDefault="00E341D3" w:rsidP="000A3FD5">
      <w:pPr>
        <w:rPr>
          <w:sz w:val="40"/>
          <w:szCs w:val="40"/>
        </w:rPr>
      </w:pPr>
    </w:p>
    <w:p w:rsidR="00E341D3" w:rsidRDefault="00E341D3" w:rsidP="000A3FD5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   35 kitabın     3</w:t>
      </w:r>
      <w:r w:rsidRPr="000A3FD5">
        <w:rPr>
          <w:sz w:val="40"/>
          <w:szCs w:val="40"/>
        </w:rPr>
        <w:t>/5   ‘i kaç kitap</w:t>
      </w:r>
      <w:r>
        <w:rPr>
          <w:sz w:val="40"/>
          <w:szCs w:val="40"/>
        </w:rPr>
        <w:t xml:space="preserve"> eder? </w:t>
      </w:r>
    </w:p>
    <w:p w:rsidR="00E341D3" w:rsidRDefault="00E341D3" w:rsidP="000A3FD5">
      <w:pPr>
        <w:rPr>
          <w:sz w:val="32"/>
          <w:szCs w:val="32"/>
        </w:rPr>
      </w:pPr>
    </w:p>
    <w:p w:rsidR="00E341D3" w:rsidRDefault="00E341D3" w:rsidP="000A3FD5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</w:t>
      </w:r>
    </w:p>
    <w:p w:rsidR="00E341D3" w:rsidRPr="00FE76BD" w:rsidRDefault="00E341D3" w:rsidP="00FE76B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noProof/>
        </w:rPr>
        <w:pict>
          <v:line id="_x0000_s1026" style="position:absolute;left:0;text-align:left;z-index:251658240" from="132pt,21.1pt" to="159pt,21.1pt"/>
        </w:pict>
      </w:r>
      <w:r>
        <w:rPr>
          <w:sz w:val="40"/>
          <w:szCs w:val="40"/>
        </w:rPr>
        <w:t xml:space="preserve">100  </w:t>
      </w:r>
      <w:r w:rsidRPr="00FE76BD">
        <w:rPr>
          <w:sz w:val="40"/>
          <w:szCs w:val="40"/>
        </w:rPr>
        <w:t>kalemin</w:t>
      </w:r>
      <w:r w:rsidRPr="00FE76BD">
        <w:rPr>
          <w:sz w:val="32"/>
          <w:szCs w:val="32"/>
        </w:rPr>
        <w:t xml:space="preserve">        3   ‘</w:t>
      </w:r>
      <w:r w:rsidRPr="00FE76BD">
        <w:rPr>
          <w:sz w:val="40"/>
          <w:szCs w:val="40"/>
        </w:rPr>
        <w:t xml:space="preserve">ü </w:t>
      </w:r>
      <w:r>
        <w:rPr>
          <w:sz w:val="40"/>
          <w:szCs w:val="40"/>
        </w:rPr>
        <w:t xml:space="preserve"> satıldı.Geriye </w:t>
      </w:r>
      <w:r w:rsidRPr="00FE76BD">
        <w:rPr>
          <w:sz w:val="40"/>
          <w:szCs w:val="40"/>
        </w:rPr>
        <w:t xml:space="preserve">kaç kalem </w:t>
      </w:r>
      <w:r>
        <w:rPr>
          <w:sz w:val="40"/>
          <w:szCs w:val="40"/>
        </w:rPr>
        <w:t xml:space="preserve"> kalır</w:t>
      </w:r>
      <w:r w:rsidRPr="00FE76BD">
        <w:rPr>
          <w:sz w:val="40"/>
          <w:szCs w:val="40"/>
        </w:rPr>
        <w:t xml:space="preserve">? </w:t>
      </w:r>
    </w:p>
    <w:p w:rsidR="00E341D3" w:rsidRDefault="00E341D3" w:rsidP="00FE76B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4</w:t>
      </w:r>
    </w:p>
    <w:p w:rsidR="00E341D3" w:rsidRPr="00666683" w:rsidRDefault="00E341D3" w:rsidP="00666683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noProof/>
        </w:rPr>
        <w:pict>
          <v:line id="_x0000_s1027" style="position:absolute;left:0;text-align:left;z-index:251659264" from="159pt,21.7pt" to="186pt,21.7pt"/>
        </w:pict>
      </w:r>
      <w:r>
        <w:rPr>
          <w:sz w:val="40"/>
          <w:szCs w:val="40"/>
        </w:rPr>
        <w:t xml:space="preserve">  48 </w:t>
      </w:r>
      <w:r w:rsidRPr="00666683">
        <w:rPr>
          <w:sz w:val="40"/>
          <w:szCs w:val="40"/>
        </w:rPr>
        <w:t xml:space="preserve">öğrencinin     1   ‘i </w:t>
      </w:r>
      <w:r>
        <w:rPr>
          <w:sz w:val="40"/>
          <w:szCs w:val="40"/>
        </w:rPr>
        <w:t xml:space="preserve">kız </w:t>
      </w:r>
      <w:r w:rsidRPr="00666683">
        <w:rPr>
          <w:sz w:val="40"/>
          <w:szCs w:val="40"/>
        </w:rPr>
        <w:t xml:space="preserve"> öğren</w:t>
      </w:r>
      <w:r>
        <w:rPr>
          <w:sz w:val="40"/>
          <w:szCs w:val="40"/>
        </w:rPr>
        <w:t xml:space="preserve">cidir.Erkek öğrenci sayısını </w:t>
      </w:r>
    </w:p>
    <w:p w:rsidR="00E341D3" w:rsidRPr="00666683" w:rsidRDefault="00E341D3" w:rsidP="00666683">
      <w:pPr>
        <w:rPr>
          <w:sz w:val="40"/>
          <w:szCs w:val="40"/>
        </w:rPr>
      </w:pPr>
      <w:r w:rsidRPr="00666683">
        <w:rPr>
          <w:sz w:val="40"/>
          <w:szCs w:val="40"/>
        </w:rPr>
        <w:t xml:space="preserve">                       </w:t>
      </w:r>
      <w:r>
        <w:rPr>
          <w:sz w:val="40"/>
          <w:szCs w:val="40"/>
        </w:rPr>
        <w:t xml:space="preserve">  </w:t>
      </w:r>
      <w:r w:rsidRPr="00666683">
        <w:rPr>
          <w:sz w:val="40"/>
          <w:szCs w:val="40"/>
        </w:rPr>
        <w:t xml:space="preserve">        4</w:t>
      </w:r>
    </w:p>
    <w:p w:rsidR="00E341D3" w:rsidRDefault="00E341D3" w:rsidP="00292756">
      <w:pPr>
        <w:pStyle w:val="Default"/>
        <w:rPr>
          <w:rFonts w:ascii="Comic Sans MS" w:hAnsi="Comic Sans MS"/>
          <w:i/>
          <w:sz w:val="40"/>
          <w:szCs w:val="40"/>
        </w:rPr>
      </w:pPr>
      <w:r>
        <w:rPr>
          <w:rFonts w:ascii="Comic Sans MS" w:hAnsi="Comic Sans MS"/>
          <w:i/>
          <w:sz w:val="40"/>
          <w:szCs w:val="40"/>
        </w:rPr>
        <w:t>bulunuz?</w:t>
      </w:r>
    </w:p>
    <w:p w:rsidR="00E341D3" w:rsidRDefault="00E341D3" w:rsidP="00292756">
      <w:pPr>
        <w:pStyle w:val="Default"/>
        <w:rPr>
          <w:rFonts w:ascii="Comic Sans MS" w:hAnsi="Comic Sans MS"/>
          <w:i/>
          <w:sz w:val="40"/>
          <w:szCs w:val="40"/>
        </w:rPr>
      </w:pPr>
    </w:p>
    <w:p w:rsidR="00E341D3" w:rsidRPr="00666683" w:rsidRDefault="00E341D3" w:rsidP="00666683">
      <w:pPr>
        <w:rPr>
          <w:sz w:val="40"/>
          <w:szCs w:val="40"/>
        </w:rPr>
      </w:pPr>
      <w:r w:rsidRPr="00666683">
        <w:rPr>
          <w:sz w:val="40"/>
          <w:szCs w:val="40"/>
        </w:rPr>
        <w:t xml:space="preserve">9-   </w:t>
      </w:r>
      <w:r>
        <w:rPr>
          <w:sz w:val="40"/>
          <w:szCs w:val="40"/>
        </w:rPr>
        <w:t>4</w:t>
      </w:r>
      <w:r w:rsidRPr="00666683">
        <w:rPr>
          <w:sz w:val="40"/>
          <w:szCs w:val="40"/>
        </w:rPr>
        <w:t xml:space="preserve">5 çiçeğin    3  ‘ü </w:t>
      </w:r>
      <w:r>
        <w:rPr>
          <w:sz w:val="40"/>
          <w:szCs w:val="40"/>
        </w:rPr>
        <w:t xml:space="preserve"> satıldı.Geriye </w:t>
      </w:r>
      <w:r w:rsidRPr="00666683">
        <w:rPr>
          <w:sz w:val="40"/>
          <w:szCs w:val="40"/>
        </w:rPr>
        <w:t>kaç çiçek</w:t>
      </w:r>
      <w:r>
        <w:rPr>
          <w:sz w:val="40"/>
          <w:szCs w:val="40"/>
        </w:rPr>
        <w:t xml:space="preserve">  kaldı? </w:t>
      </w:r>
    </w:p>
    <w:p w:rsidR="00E341D3" w:rsidRPr="00666683" w:rsidRDefault="00E341D3" w:rsidP="00666683">
      <w:pPr>
        <w:rPr>
          <w:sz w:val="40"/>
          <w:szCs w:val="40"/>
        </w:rPr>
      </w:pPr>
      <w:r>
        <w:rPr>
          <w:noProof/>
        </w:rPr>
        <w:pict>
          <v:line id="_x0000_s1028" style="position:absolute;z-index:251660288" from="132pt,1.2pt" to="159pt,1.2pt"/>
        </w:pict>
      </w:r>
      <w:r w:rsidRPr="00666683">
        <w:rPr>
          <w:sz w:val="40"/>
          <w:szCs w:val="40"/>
        </w:rPr>
        <w:t xml:space="preserve">                       </w:t>
      </w:r>
      <w:r>
        <w:rPr>
          <w:sz w:val="40"/>
          <w:szCs w:val="40"/>
        </w:rPr>
        <w:t xml:space="preserve">  </w:t>
      </w:r>
      <w:r w:rsidRPr="00666683">
        <w:rPr>
          <w:sz w:val="40"/>
          <w:szCs w:val="40"/>
        </w:rPr>
        <w:t xml:space="preserve">  5</w:t>
      </w:r>
    </w:p>
    <w:p w:rsidR="00E341D3" w:rsidRPr="00D63C76" w:rsidRDefault="00E341D3" w:rsidP="00D63C76">
      <w:pPr>
        <w:pStyle w:val="ListParagraph"/>
        <w:numPr>
          <w:ilvl w:val="0"/>
          <w:numId w:val="2"/>
        </w:numPr>
        <w:rPr>
          <w:sz w:val="40"/>
          <w:szCs w:val="40"/>
        </w:rPr>
      </w:pPr>
      <w:r w:rsidRPr="00D63C76">
        <w:rPr>
          <w:sz w:val="40"/>
          <w:szCs w:val="40"/>
        </w:rPr>
        <w:t xml:space="preserve">    </w:t>
      </w:r>
      <w:r>
        <w:rPr>
          <w:sz w:val="40"/>
          <w:szCs w:val="40"/>
        </w:rPr>
        <w:t>72 kitabın     5  ‘i masal kitabıdır.</w:t>
      </w:r>
      <w:r w:rsidRPr="00D63C76">
        <w:rPr>
          <w:sz w:val="40"/>
          <w:szCs w:val="40"/>
        </w:rPr>
        <w:t xml:space="preserve"> </w:t>
      </w:r>
      <w:r>
        <w:rPr>
          <w:sz w:val="40"/>
          <w:szCs w:val="40"/>
        </w:rPr>
        <w:t>Geriye</w:t>
      </w:r>
    </w:p>
    <w:p w:rsidR="00E341D3" w:rsidRPr="00D63C76" w:rsidRDefault="00E341D3" w:rsidP="00D63C76">
      <w:pPr>
        <w:rPr>
          <w:sz w:val="40"/>
          <w:szCs w:val="40"/>
        </w:rPr>
      </w:pPr>
      <w:r>
        <w:rPr>
          <w:noProof/>
        </w:rPr>
        <w:pict>
          <v:line id="_x0000_s1029" style="position:absolute;z-index:251661312" from="193pt,1.2pt" to="220pt,1.2pt"/>
        </w:pict>
      </w:r>
      <w:r w:rsidRPr="00D63C76">
        <w:rPr>
          <w:sz w:val="40"/>
          <w:szCs w:val="40"/>
        </w:rPr>
        <w:t xml:space="preserve">                         </w:t>
      </w:r>
      <w:r>
        <w:rPr>
          <w:sz w:val="40"/>
          <w:szCs w:val="40"/>
        </w:rPr>
        <w:t xml:space="preserve">                </w:t>
      </w:r>
      <w:r w:rsidRPr="00D63C76">
        <w:rPr>
          <w:sz w:val="40"/>
          <w:szCs w:val="40"/>
        </w:rPr>
        <w:t>8</w:t>
      </w:r>
    </w:p>
    <w:p w:rsidR="00E341D3" w:rsidRDefault="00E341D3" w:rsidP="00292756">
      <w:pPr>
        <w:pStyle w:val="Default"/>
        <w:rPr>
          <w:rFonts w:ascii="Calibri" w:hAnsi="Calibri"/>
          <w:sz w:val="40"/>
          <w:szCs w:val="40"/>
        </w:rPr>
      </w:pPr>
      <w:r w:rsidRPr="00D63C76">
        <w:rPr>
          <w:rFonts w:ascii="Calibri" w:hAnsi="Calibri"/>
          <w:sz w:val="40"/>
          <w:szCs w:val="40"/>
        </w:rPr>
        <w:t>kalanlar  hikaye kitabıdır.Hikaye kitabı kaç tanedir?</w:t>
      </w:r>
    </w:p>
    <w:p w:rsidR="00E341D3" w:rsidRPr="005705A2" w:rsidRDefault="00E341D3" w:rsidP="00292756">
      <w:pPr>
        <w:pStyle w:val="Default"/>
        <w:rPr>
          <w:rFonts w:ascii="Calibri" w:hAnsi="Calibri"/>
        </w:rPr>
      </w:pPr>
      <w:r w:rsidRPr="005705A2">
        <w:rPr>
          <w:rFonts w:ascii="Calibri" w:hAnsi="Calibri"/>
        </w:rPr>
        <w:t xml:space="preserve">                                                                           ALİ RIZA ÖNVAR</w:t>
      </w:r>
    </w:p>
    <w:p w:rsidR="00E341D3" w:rsidRPr="005705A2" w:rsidRDefault="00E341D3" w:rsidP="00292756">
      <w:pPr>
        <w:pStyle w:val="Default"/>
        <w:rPr>
          <w:rFonts w:ascii="Calibri" w:hAnsi="Calibri"/>
          <w:i/>
        </w:rPr>
      </w:pPr>
      <w:r>
        <w:rPr>
          <w:rFonts w:ascii="Calibri" w:hAnsi="Calibri"/>
        </w:rPr>
        <w:t xml:space="preserve">                                                                       </w:t>
      </w:r>
      <w:r w:rsidRPr="005705A2">
        <w:rPr>
          <w:rFonts w:ascii="Calibri" w:hAnsi="Calibri"/>
        </w:rPr>
        <w:t>SINIF ÖĞRETMENİ</w:t>
      </w:r>
      <w:r>
        <w:rPr>
          <w:rFonts w:ascii="Calibri" w:hAnsi="Calibri"/>
        </w:rPr>
        <w:t xml:space="preserve"> </w:t>
      </w:r>
      <w:hyperlink r:id="rId7" w:history="1">
        <w:r>
          <w:rPr>
            <w:rStyle w:val="Hyperlink"/>
            <w:rFonts w:ascii="Segoe UI" w:hAnsi="Segoe UI" w:cs="Segoe UI"/>
            <w:sz w:val="18"/>
            <w:szCs w:val="18"/>
          </w:rPr>
          <w:t>www.sorubak.com</w:t>
        </w:r>
      </w:hyperlink>
    </w:p>
    <w:sectPr w:rsidR="00E341D3" w:rsidRPr="005705A2" w:rsidSect="00F004E4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1D3" w:rsidRDefault="00E341D3" w:rsidP="00D63C76">
      <w:r>
        <w:separator/>
      </w:r>
    </w:p>
  </w:endnote>
  <w:endnote w:type="continuationSeparator" w:id="0">
    <w:p w:rsidR="00E341D3" w:rsidRDefault="00E341D3" w:rsidP="00D63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1D3" w:rsidRDefault="00E341D3" w:rsidP="00D63C76">
      <w:r>
        <w:separator/>
      </w:r>
    </w:p>
  </w:footnote>
  <w:footnote w:type="continuationSeparator" w:id="0">
    <w:p w:rsidR="00E341D3" w:rsidRDefault="00E341D3" w:rsidP="00D63C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1D3" w:rsidRDefault="00E341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A31D0"/>
    <w:multiLevelType w:val="hybridMultilevel"/>
    <w:tmpl w:val="5388DE5A"/>
    <w:lvl w:ilvl="0" w:tplc="34D8C4A4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BE95F54"/>
    <w:multiLevelType w:val="hybridMultilevel"/>
    <w:tmpl w:val="58307AEE"/>
    <w:lvl w:ilvl="0" w:tplc="F20C4EB8">
      <w:start w:val="10"/>
      <w:numFmt w:val="decimal"/>
      <w:lvlText w:val="%1-"/>
      <w:lvlJc w:val="left"/>
      <w:pPr>
        <w:ind w:left="795" w:hanging="43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756"/>
    <w:rsid w:val="0002299F"/>
    <w:rsid w:val="000A3FD5"/>
    <w:rsid w:val="000C4BC1"/>
    <w:rsid w:val="000F6245"/>
    <w:rsid w:val="00170225"/>
    <w:rsid w:val="001B48AD"/>
    <w:rsid w:val="001C7387"/>
    <w:rsid w:val="00281F3B"/>
    <w:rsid w:val="00292756"/>
    <w:rsid w:val="003F1A5F"/>
    <w:rsid w:val="004C661B"/>
    <w:rsid w:val="004E13A6"/>
    <w:rsid w:val="005705A2"/>
    <w:rsid w:val="006026A4"/>
    <w:rsid w:val="006175CD"/>
    <w:rsid w:val="00632FE3"/>
    <w:rsid w:val="00666683"/>
    <w:rsid w:val="006A0D3D"/>
    <w:rsid w:val="007E39AE"/>
    <w:rsid w:val="00861874"/>
    <w:rsid w:val="0086707C"/>
    <w:rsid w:val="008963C1"/>
    <w:rsid w:val="00A07CBF"/>
    <w:rsid w:val="00A31C19"/>
    <w:rsid w:val="00AA7429"/>
    <w:rsid w:val="00C96431"/>
    <w:rsid w:val="00CE26B0"/>
    <w:rsid w:val="00CF3988"/>
    <w:rsid w:val="00D261E8"/>
    <w:rsid w:val="00D30243"/>
    <w:rsid w:val="00D63C76"/>
    <w:rsid w:val="00D676FD"/>
    <w:rsid w:val="00D941DD"/>
    <w:rsid w:val="00E341D3"/>
    <w:rsid w:val="00E478E4"/>
    <w:rsid w:val="00F004E4"/>
    <w:rsid w:val="00FE7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9A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292756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004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04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E39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D63C7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63C76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D63C7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63C76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4E13A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211</TotalTime>
  <Pages>1</Pages>
  <Words>179</Words>
  <Characters>1024</Characters>
  <Application>Microsoft Office Outlook</Application>
  <DocSecurity>0</DocSecurity>
  <Lines>0</Lines>
  <Paragraphs>0</Paragraphs>
  <ScaleCrop>false</ScaleCrop>
  <Company>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NCY</dc:creator>
  <cp:keywords/>
  <dc:description/>
  <cp:lastModifiedBy>edanur</cp:lastModifiedBy>
  <cp:revision>10</cp:revision>
  <dcterms:created xsi:type="dcterms:W3CDTF">2012-02-08T08:47:00Z</dcterms:created>
  <dcterms:modified xsi:type="dcterms:W3CDTF">2012-02-09T22:16:00Z</dcterms:modified>
</cp:coreProperties>
</file>